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4642" w14:textId="77777777" w:rsidR="00037A34" w:rsidRDefault="00037A34" w:rsidP="002A5AFB">
      <w:pPr>
        <w:rPr>
          <w:rFonts w:cs="Arial"/>
          <w:b/>
          <w:bCs/>
          <w:szCs w:val="24"/>
        </w:rPr>
      </w:pPr>
    </w:p>
    <w:p w14:paraId="26CA41B5" w14:textId="020F9C49" w:rsidR="006530CB" w:rsidRPr="002A5AFB" w:rsidRDefault="006530CB" w:rsidP="00B9631B">
      <w:pPr>
        <w:jc w:val="right"/>
        <w:rPr>
          <w:rFonts w:eastAsiaTheme="majorEastAsia" w:cs="Arial"/>
          <w:b/>
          <w:bCs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000000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000000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000000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150EC9D2" w14:textId="77777777" w:rsidR="00B9631B" w:rsidRDefault="00B9631B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75280363" w14:textId="77777777" w:rsidR="00B9631B" w:rsidRDefault="00B9631B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4F9CFF83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C5F8881" w14:textId="0B42C5D5" w:rsidR="00845294" w:rsidRPr="00B9631B" w:rsidRDefault="00257195" w:rsidP="00B9631B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751FEA2" w14:textId="69DADD0F" w:rsidR="00257195" w:rsidRPr="00EC4ED8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05744B">
      <w:pPr>
        <w:pStyle w:val="Style2"/>
        <w:numPr>
          <w:ilvl w:val="0"/>
          <w:numId w:val="68"/>
        </w:numPr>
        <w:tabs>
          <w:tab w:val="left" w:pos="720"/>
        </w:tabs>
        <w:spacing w:after="0" w:line="300" w:lineRule="exact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05744B">
      <w:pPr>
        <w:pStyle w:val="Style2"/>
        <w:numPr>
          <w:ilvl w:val="0"/>
          <w:numId w:val="68"/>
        </w:numPr>
        <w:tabs>
          <w:tab w:val="left" w:pos="720"/>
        </w:tabs>
        <w:spacing w:after="0" w:line="300" w:lineRule="exact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05744B">
      <w:pPr>
        <w:pStyle w:val="Style2"/>
        <w:numPr>
          <w:ilvl w:val="0"/>
          <w:numId w:val="68"/>
        </w:numPr>
        <w:tabs>
          <w:tab w:val="left" w:pos="720"/>
        </w:tabs>
        <w:spacing w:after="0" w:line="300" w:lineRule="exact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05744B">
      <w:pPr>
        <w:pStyle w:val="Style2"/>
        <w:numPr>
          <w:ilvl w:val="0"/>
          <w:numId w:val="68"/>
        </w:numPr>
        <w:tabs>
          <w:tab w:val="left" w:pos="720"/>
        </w:tabs>
        <w:spacing w:after="240" w:line="300" w:lineRule="exact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31C50D7E" w14:textId="77777777" w:rsidR="001D4279" w:rsidRPr="008074AE" w:rsidRDefault="001D4279" w:rsidP="00B9631B">
      <w:pPr>
        <w:rPr>
          <w:sz w:val="18"/>
          <w:szCs w:val="18"/>
        </w:rPr>
      </w:pPr>
    </w:p>
    <w:sectPr w:rsidR="001D4279" w:rsidRPr="008074AE" w:rsidSect="00B9631B">
      <w:headerReference w:type="first" r:id="rId13"/>
      <w:footerReference w:type="first" r:id="rId14"/>
      <w:pgSz w:w="11906" w:h="16838" w:code="9"/>
      <w:pgMar w:top="1545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70DD9" w14:textId="77777777" w:rsidR="002A78A8" w:rsidRDefault="002A78A8">
      <w:r>
        <w:separator/>
      </w:r>
    </w:p>
  </w:endnote>
  <w:endnote w:type="continuationSeparator" w:id="0">
    <w:p w14:paraId="31F07390" w14:textId="77777777" w:rsidR="002A78A8" w:rsidRDefault="002A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77777777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6BDC1C5D" wp14:editId="7639133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87236FD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70B44CC4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4FF1F8A2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0DC3B64" w14:textId="15D081FE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B9631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B9631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BDC1C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87236FD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0B44CC4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FF1F8A2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0DC3B64" w14:textId="15D081FE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B9631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B9631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06A339DE" wp14:editId="3EEFAA21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22CB4D" w14:textId="77777777" w:rsidR="00B9631B" w:rsidRPr="00B9631B" w:rsidRDefault="00B9631B" w:rsidP="00B9631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B9631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</w:p>
                              <w:p w14:paraId="5EDE440A" w14:textId="77777777" w:rsidR="00B9631B" w:rsidRPr="00B9631B" w:rsidRDefault="00B9631B" w:rsidP="00B9631B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B9631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Szczecinie</w:t>
                                </w:r>
                                <w:r w:rsidRPr="00B9631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B9631B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3362E66F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A339DE" id="Text Box 8" o:spid="_x0000_s1027" type="#_x0000_t202" style="position:absolute;left:0;text-align:left;margin-left:-86.45pt;margin-top:10.15pt;width:167.8pt;height:6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7122CB4D" w14:textId="77777777" w:rsidR="00B9631B" w:rsidRPr="00B9631B" w:rsidRDefault="00B9631B" w:rsidP="00B9631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631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</w:p>
                        <w:p w14:paraId="5EDE440A" w14:textId="77777777" w:rsidR="00B9631B" w:rsidRPr="00B9631B" w:rsidRDefault="00B9631B" w:rsidP="00B9631B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631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Szczecinie</w:t>
                          </w:r>
                          <w:r w:rsidRPr="00B9631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B9631B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3362E66F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 wp14:anchorId="0B5E7B79" wp14:editId="42B38F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D71F43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7FD7212E" w14:textId="77777777" w:rsidR="00590DCB" w:rsidRPr="006F22D8" w:rsidRDefault="00590DCB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B20EBBA" w14:textId="77777777" w:rsidR="00590DCB" w:rsidRPr="006F22D8" w:rsidRDefault="00590DCB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B5E7B79" id="_x0000_s1032" type="#_x0000_t202" style="position:absolute;left:0;text-align:left;margin-left:-211.2pt;margin-top:10.15pt;width:139.65pt;height:6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48D71F43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7FD7212E" w14:textId="77777777" w:rsidR="00590DCB" w:rsidRPr="006F22D8" w:rsidRDefault="00590DCB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B20EBBA" w14:textId="77777777" w:rsidR="00590DCB" w:rsidRPr="006F22D8" w:rsidRDefault="00590DCB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1" allowOverlap="1" wp14:anchorId="7D90151C" wp14:editId="1B86DF11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7139F18" w14:textId="77777777" w:rsidR="00590DCB" w:rsidRPr="006F22D8" w:rsidRDefault="00590DCB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90151C" id="_x0000_s1033" type="#_x0000_t202" style="position:absolute;left:0;text-align:left;margin-left:243.85pt;margin-top:38.55pt;width:66.6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57139F18" w14:textId="77777777" w:rsidR="00590DCB" w:rsidRPr="006F22D8" w:rsidRDefault="00590DCB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F0C075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51524" w14:textId="77777777" w:rsidR="002A78A8" w:rsidRDefault="002A78A8">
      <w:r>
        <w:separator/>
      </w:r>
    </w:p>
  </w:footnote>
  <w:footnote w:type="continuationSeparator" w:id="0">
    <w:p w14:paraId="167BF846" w14:textId="77777777" w:rsidR="002A78A8" w:rsidRDefault="002A7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F151" w14:textId="6D93B325" w:rsidR="00B9631B" w:rsidRDefault="00B9631B">
    <w:pPr>
      <w:pStyle w:val="Nagwek"/>
    </w:pPr>
    <w:r>
      <w:rPr>
        <w:noProof/>
      </w:rPr>
      <w:drawing>
        <wp:inline distT="0" distB="0" distL="0" distR="0" wp14:anchorId="5D857ACC" wp14:editId="58F296E5">
          <wp:extent cx="1103630" cy="426720"/>
          <wp:effectExtent l="0" t="0" r="1270" b="0"/>
          <wp:docPr id="51216992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E02E28"/>
    <w:multiLevelType w:val="multilevel"/>
    <w:tmpl w:val="BB902AB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67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70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3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6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90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7"/>
  </w:num>
  <w:num w:numId="2" w16cid:durableId="245194207">
    <w:abstractNumId w:val="81"/>
  </w:num>
  <w:num w:numId="3" w16cid:durableId="1089697255">
    <w:abstractNumId w:val="88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70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2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4"/>
  </w:num>
  <w:num w:numId="16" w16cid:durableId="1952782485">
    <w:abstractNumId w:val="53"/>
  </w:num>
  <w:num w:numId="17" w16cid:durableId="436102842">
    <w:abstractNumId w:val="75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90"/>
  </w:num>
  <w:num w:numId="25" w16cid:durableId="946619712">
    <w:abstractNumId w:val="40"/>
  </w:num>
  <w:num w:numId="26" w16cid:durableId="2087799732">
    <w:abstractNumId w:val="84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1"/>
  </w:num>
  <w:num w:numId="30" w16cid:durableId="482619971">
    <w:abstractNumId w:val="86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80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7"/>
  </w:num>
  <w:num w:numId="41" w16cid:durableId="785009284">
    <w:abstractNumId w:val="79"/>
  </w:num>
  <w:num w:numId="42" w16cid:durableId="1282110272">
    <w:abstractNumId w:val="73"/>
  </w:num>
  <w:num w:numId="43" w16cid:durableId="2103135822">
    <w:abstractNumId w:val="82"/>
  </w:num>
  <w:num w:numId="44" w16cid:durableId="150217821">
    <w:abstractNumId w:val="42"/>
  </w:num>
  <w:num w:numId="45" w16cid:durableId="1671985734">
    <w:abstractNumId w:val="69"/>
  </w:num>
  <w:num w:numId="46" w16cid:durableId="1922375889">
    <w:abstractNumId w:val="91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2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5"/>
  </w:num>
  <w:num w:numId="58" w16cid:durableId="778794190">
    <w:abstractNumId w:val="78"/>
  </w:num>
  <w:num w:numId="59" w16cid:durableId="1775787579">
    <w:abstractNumId w:val="19"/>
  </w:num>
  <w:num w:numId="60" w16cid:durableId="1123041711">
    <w:abstractNumId w:val="76"/>
  </w:num>
  <w:num w:numId="61" w16cid:durableId="242375273">
    <w:abstractNumId w:val="93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8"/>
  </w:num>
  <w:num w:numId="75" w16cid:durableId="1159230554">
    <w:abstractNumId w:val="77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3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9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 w:numId="95" w16cid:durableId="354497799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37A34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0584"/>
    <w:rsid w:val="001069F4"/>
    <w:rsid w:val="00107A22"/>
    <w:rsid w:val="001168A7"/>
    <w:rsid w:val="00131B50"/>
    <w:rsid w:val="00135D81"/>
    <w:rsid w:val="00136CBF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16632"/>
    <w:rsid w:val="00220F86"/>
    <w:rsid w:val="00222137"/>
    <w:rsid w:val="002235B0"/>
    <w:rsid w:val="00234E43"/>
    <w:rsid w:val="00235A24"/>
    <w:rsid w:val="00237600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A78A8"/>
    <w:rsid w:val="002B074A"/>
    <w:rsid w:val="002B1E4B"/>
    <w:rsid w:val="002D778E"/>
    <w:rsid w:val="002E04F3"/>
    <w:rsid w:val="002E38EB"/>
    <w:rsid w:val="002E428C"/>
    <w:rsid w:val="002F3B72"/>
    <w:rsid w:val="002F77DD"/>
    <w:rsid w:val="00302945"/>
    <w:rsid w:val="00310188"/>
    <w:rsid w:val="0031482C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2F35"/>
    <w:rsid w:val="00335378"/>
    <w:rsid w:val="00336621"/>
    <w:rsid w:val="00342FA4"/>
    <w:rsid w:val="00343EE5"/>
    <w:rsid w:val="00345C87"/>
    <w:rsid w:val="003518D5"/>
    <w:rsid w:val="00351B6D"/>
    <w:rsid w:val="003531E7"/>
    <w:rsid w:val="00353264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974D3"/>
    <w:rsid w:val="003A11B3"/>
    <w:rsid w:val="003A283E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0A6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6DAC"/>
    <w:rsid w:val="0048057E"/>
    <w:rsid w:val="00481100"/>
    <w:rsid w:val="004932A2"/>
    <w:rsid w:val="00494EEB"/>
    <w:rsid w:val="004A0D18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4813"/>
    <w:rsid w:val="004E5185"/>
    <w:rsid w:val="004F051D"/>
    <w:rsid w:val="004F0C8B"/>
    <w:rsid w:val="004F1C65"/>
    <w:rsid w:val="004F36E7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211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E320C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D7BB8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3420A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4E72"/>
    <w:rsid w:val="0079751B"/>
    <w:rsid w:val="007A0186"/>
    <w:rsid w:val="007A137F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764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872"/>
    <w:rsid w:val="008F1B75"/>
    <w:rsid w:val="008F5B3F"/>
    <w:rsid w:val="009021C1"/>
    <w:rsid w:val="009057A1"/>
    <w:rsid w:val="00907EC1"/>
    <w:rsid w:val="0091704E"/>
    <w:rsid w:val="0092059B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3A5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86E"/>
    <w:rsid w:val="009A2A65"/>
    <w:rsid w:val="009A4B64"/>
    <w:rsid w:val="009A4D33"/>
    <w:rsid w:val="009A53B7"/>
    <w:rsid w:val="009A7EAC"/>
    <w:rsid w:val="009B289D"/>
    <w:rsid w:val="009B346A"/>
    <w:rsid w:val="009B6AE7"/>
    <w:rsid w:val="009C0205"/>
    <w:rsid w:val="009C5329"/>
    <w:rsid w:val="009C77DA"/>
    <w:rsid w:val="009D030A"/>
    <w:rsid w:val="009E24A1"/>
    <w:rsid w:val="009F1076"/>
    <w:rsid w:val="009F5793"/>
    <w:rsid w:val="009F749C"/>
    <w:rsid w:val="00A04B22"/>
    <w:rsid w:val="00A0530E"/>
    <w:rsid w:val="00A05B59"/>
    <w:rsid w:val="00A06AA5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2B35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550B0"/>
    <w:rsid w:val="00B63029"/>
    <w:rsid w:val="00B64172"/>
    <w:rsid w:val="00B65682"/>
    <w:rsid w:val="00B77C63"/>
    <w:rsid w:val="00B80684"/>
    <w:rsid w:val="00B87558"/>
    <w:rsid w:val="00B904D4"/>
    <w:rsid w:val="00B945D8"/>
    <w:rsid w:val="00B9467A"/>
    <w:rsid w:val="00B9631B"/>
    <w:rsid w:val="00BA72F6"/>
    <w:rsid w:val="00BC03DB"/>
    <w:rsid w:val="00BC1B91"/>
    <w:rsid w:val="00BC6DE1"/>
    <w:rsid w:val="00BC77AC"/>
    <w:rsid w:val="00BD5E9E"/>
    <w:rsid w:val="00BD7BA1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0D75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80448"/>
    <w:rsid w:val="00D829CA"/>
    <w:rsid w:val="00D860A5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55E4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1D6E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E6E9B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</TotalTime>
  <Pages>2</Pages>
  <Words>601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Gierońska Dominika (PSG)</cp:lastModifiedBy>
  <cp:revision>3</cp:revision>
  <cp:lastPrinted>2008-02-25T07:24:00Z</cp:lastPrinted>
  <dcterms:created xsi:type="dcterms:W3CDTF">2026-08-20T05:59:00Z</dcterms:created>
  <dcterms:modified xsi:type="dcterms:W3CDTF">2026-08-20T09:48:00Z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